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65CD5">
        <w:rPr>
          <w:rFonts w:cs="Arial"/>
          <w:b/>
          <w:caps/>
          <w:sz w:val="28"/>
          <w:szCs w:val="28"/>
        </w:rPr>
        <w:t>1243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65CD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65CD5">
              <w:rPr>
                <w:rFonts w:cs="Arial"/>
                <w:sz w:val="20"/>
                <w:szCs w:val="20"/>
              </w:rPr>
              <w:t>Solicita a instalação de semáforo para pedestre na região da Praça Raul Chaves.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</w:t>
      </w:r>
      <w:r w:rsidR="00765CD5">
        <w:rPr>
          <w:rFonts w:cs="Arial"/>
        </w:rPr>
        <w:t xml:space="preserve">, </w:t>
      </w:r>
      <w:r w:rsidR="00765CD5" w:rsidRPr="00765CD5">
        <w:rPr>
          <w:rFonts w:cs="Arial"/>
        </w:rPr>
        <w:t xml:space="preserve">no sentido de alcançar a eficiência dos serviços Municipais, </w:t>
      </w:r>
      <w:r w:rsidR="00765CD5">
        <w:rPr>
          <w:rFonts w:cs="Arial"/>
        </w:rPr>
        <w:t>seja acionada</w:t>
      </w:r>
      <w:r w:rsidR="00765CD5" w:rsidRPr="00765CD5">
        <w:rPr>
          <w:rFonts w:cs="Arial"/>
        </w:rPr>
        <w:t xml:space="preserve"> a Secretaria de Mobilidade Urbana </w:t>
      </w:r>
      <w:r w:rsidR="001C7A18">
        <w:rPr>
          <w:rFonts w:cs="Arial"/>
        </w:rPr>
        <w:t>visando</w:t>
      </w:r>
      <w:r w:rsidR="00691975">
        <w:rPr>
          <w:rFonts w:cs="Arial"/>
        </w:rPr>
        <w:t xml:space="preserve"> </w:t>
      </w:r>
      <w:r w:rsidR="00765CD5">
        <w:rPr>
          <w:rFonts w:cs="Arial"/>
        </w:rPr>
        <w:t>à</w:t>
      </w:r>
      <w:r w:rsidR="00765CD5" w:rsidRPr="00765CD5">
        <w:rPr>
          <w:rFonts w:cs="Arial"/>
        </w:rPr>
        <w:t xml:space="preserve"> instalação de semáforo para pedestre na região da Praça Raul Chaves.</w:t>
      </w:r>
    </w:p>
    <w:p w:rsidR="00765CD5" w:rsidRPr="00765CD5" w:rsidRDefault="00765CD5" w:rsidP="00765CD5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Ocorre que a</w:t>
      </w:r>
      <w:r w:rsidRPr="00765CD5">
        <w:rPr>
          <w:rFonts w:cs="Arial"/>
        </w:rPr>
        <w:t xml:space="preserve"> situação </w:t>
      </w:r>
      <w:r>
        <w:rPr>
          <w:rFonts w:cs="Arial"/>
        </w:rPr>
        <w:t xml:space="preserve">do local </w:t>
      </w:r>
      <w:r w:rsidRPr="00765CD5">
        <w:rPr>
          <w:rFonts w:cs="Arial"/>
        </w:rPr>
        <w:t>está comprometendo a segurança dos pedestres</w:t>
      </w:r>
      <w:r>
        <w:rPr>
          <w:rFonts w:cs="Arial"/>
        </w:rPr>
        <w:t>. Fotos anexas.</w:t>
      </w:r>
    </w:p>
    <w:p w:rsidR="00765CD5" w:rsidRPr="00765CD5" w:rsidRDefault="00765CD5" w:rsidP="00765CD5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65CD5">
        <w:rPr>
          <w:rFonts w:cs="Arial"/>
        </w:rPr>
        <w:t xml:space="preserve">Dada a importância da presente </w:t>
      </w:r>
      <w:r w:rsidRPr="00765CD5">
        <w:rPr>
          <w:rFonts w:cs="Arial"/>
          <w:b/>
          <w:u w:val="single"/>
        </w:rPr>
        <w:t>indicação</w:t>
      </w:r>
      <w:r w:rsidRPr="00765CD5">
        <w:rPr>
          <w:rFonts w:cs="Arial"/>
        </w:rPr>
        <w:t>, conta o signatário com o acolhimento do Senhor Prefeito.</w:t>
      </w:r>
    </w:p>
    <w:p w:rsidR="00765CD5" w:rsidRPr="00765CD5" w:rsidRDefault="00765CD5" w:rsidP="00765CD5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65CD5">
        <w:rPr>
          <w:rFonts w:cs="Arial"/>
        </w:rPr>
        <w:t>Na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65CD5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65CD5" w:rsidRPr="005D429C" w:rsidRDefault="00765CD5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765CD5" w:rsidRPr="005D429C" w:rsidRDefault="00765CD5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765CD5" w:rsidRDefault="00765CD5">
      <w:pPr>
        <w:rPr>
          <w:rFonts w:cs="Arial"/>
        </w:rPr>
      </w:pPr>
      <w:r>
        <w:rPr>
          <w:rFonts w:cs="Arial"/>
        </w:rPr>
        <w:br w:type="page"/>
      </w:r>
    </w:p>
    <w:p w:rsidR="00765CD5" w:rsidRDefault="00765CD5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noProof/>
        </w:rPr>
        <w:lastRenderedPageBreak/>
        <w:drawing>
          <wp:inline distT="0" distB="0" distL="0" distR="0">
            <wp:extent cx="3599112" cy="3905835"/>
            <wp:effectExtent l="0" t="0" r="1905" b="0"/>
            <wp:docPr id="3" name="Imagem 3" descr="C:\Users\Secretaria-CMS-1379\AppData\Local\Microsoft\Windows\INetCache\Content.Word\WhatsApp Image 2021-05-06 at 10.00.13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ia-CMS-1379\AppData\Local\Microsoft\Windows\INetCache\Content.Word\WhatsApp Image 2021-05-06 at 10.00.13 (3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390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5CD5" w:rsidRPr="00ED4D34" w:rsidRDefault="00765CD5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>
        <w:rPr>
          <w:noProof/>
        </w:rPr>
        <w:drawing>
          <wp:inline distT="0" distB="0" distL="0" distR="0">
            <wp:extent cx="3599141" cy="4008222"/>
            <wp:effectExtent l="0" t="0" r="1905" b="0"/>
            <wp:docPr id="4" name="Imagem 4" descr="C:\Users\Secretaria-CMS-1379\AppData\Local\Microsoft\Windows\INetCache\Content.Word\WhatsApp Image 2021-05-06 at 10.00.13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cretaria-CMS-1379\AppData\Local\Microsoft\Windows\INetCache\Content.Word\WhatsApp Image 2021-05-06 at 10.00.13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400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65CD5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4DA" w:rsidRDefault="00AA54DA">
      <w:r>
        <w:separator/>
      </w:r>
    </w:p>
  </w:endnote>
  <w:endnote w:type="continuationSeparator" w:id="0">
    <w:p w:rsidR="00AA54DA" w:rsidRDefault="00AA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4DA" w:rsidRDefault="00AA54DA">
      <w:r>
        <w:separator/>
      </w:r>
    </w:p>
  </w:footnote>
  <w:footnote w:type="continuationSeparator" w:id="0">
    <w:p w:rsidR="00AA54DA" w:rsidRDefault="00AA5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765CD5">
      <w:rPr>
        <w:rFonts w:cs="Arial"/>
        <w:b/>
        <w:sz w:val="20"/>
        <w:szCs w:val="20"/>
        <w:u w:val="single"/>
      </w:rPr>
      <w:t>1243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765CD5">
      <w:rPr>
        <w:rFonts w:cs="Arial"/>
        <w:b/>
        <w:sz w:val="20"/>
        <w:szCs w:val="20"/>
        <w:u w:val="single"/>
      </w:rPr>
      <w:t>– Vereador Dudi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65CD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65CD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5CD5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54DA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051F5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DD698-0FF9-4204-B15E-75B7DE6E2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2021-05-10T12:57:00Z</dcterms:created>
  <dcterms:modified xsi:type="dcterms:W3CDTF">2021-05-10T13:02:00Z</dcterms:modified>
</cp:coreProperties>
</file>